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B90E" w14:textId="77777777" w:rsidR="00150BD1" w:rsidRPr="00AE65FD" w:rsidRDefault="003C2698" w:rsidP="00F40E54">
      <w:pPr>
        <w:spacing w:line="320" w:lineRule="atLeast"/>
        <w:rPr>
          <w:rFonts w:ascii="BIZ UD明朝 Medium" w:eastAsia="BIZ UD明朝 Medium" w:hAnsi="ＭＳ 明朝"/>
          <w:spacing w:val="16"/>
          <w:sz w:val="24"/>
        </w:rPr>
      </w:pPr>
      <w:r w:rsidRPr="00AE65FD">
        <w:rPr>
          <w:rFonts w:ascii="BIZ UD明朝 Medium" w:eastAsia="BIZ UD明朝 Medium" w:hAnsi="ＭＳ 明朝" w:hint="eastAsia"/>
          <w:spacing w:val="16"/>
          <w:sz w:val="24"/>
        </w:rPr>
        <w:t>様式第６</w:t>
      </w:r>
      <w:r w:rsidR="009B6D4C" w:rsidRPr="00AE65FD">
        <w:rPr>
          <w:rFonts w:ascii="BIZ UD明朝 Medium" w:eastAsia="BIZ UD明朝 Medium" w:hAnsi="ＭＳ 明朝" w:hint="eastAsia"/>
          <w:spacing w:val="16"/>
          <w:sz w:val="24"/>
        </w:rPr>
        <w:t>号</w:t>
      </w:r>
    </w:p>
    <w:p w14:paraId="38E32D78" w14:textId="77777777" w:rsidR="00150BD1" w:rsidRPr="00AE65FD" w:rsidRDefault="00150BD1" w:rsidP="001E38C3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入札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（契約）</w:t>
      </w: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保証金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還付請求書</w:t>
      </w:r>
    </w:p>
    <w:p w14:paraId="7E543732" w14:textId="77777777" w:rsidR="00150BD1" w:rsidRPr="00AE65FD" w:rsidRDefault="00150BD1" w:rsidP="00150BD1">
      <w:pPr>
        <w:spacing w:line="320" w:lineRule="atLeast"/>
        <w:jc w:val="righ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令和　　年　　月　　日</w:t>
      </w:r>
    </w:p>
    <w:p w14:paraId="7FD67ADD" w14:textId="77777777" w:rsidR="00520537" w:rsidRPr="00AE65FD" w:rsidRDefault="00520537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（あて先）</w:t>
      </w:r>
    </w:p>
    <w:p w14:paraId="62345A4F" w14:textId="77777777" w:rsidR="003B6F0B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0D796371" w14:textId="77777777" w:rsidR="00150BD1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埼玉県立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小児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医療センター病院長</w:t>
      </w:r>
    </w:p>
    <w:p w14:paraId="04E89842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A25C3E9" w14:textId="77777777" w:rsidR="00397D28" w:rsidRPr="00AE65FD" w:rsidRDefault="00397D28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5D9BABB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AE65FD">
        <w:rPr>
          <w:rFonts w:ascii="BIZ UD明朝 Medium" w:eastAsia="BIZ UD明朝 Medium"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4CDD5FCA" w14:textId="77777777" w:rsidR="00150BD1" w:rsidRPr="00AE65FD" w:rsidRDefault="009B6D4C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AE65FD">
        <w:rPr>
          <w:rFonts w:ascii="BIZ UD明朝 Medium" w:eastAsia="BIZ UD明朝 Medium"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63B0A9A3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代表者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職氏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名　</w:t>
      </w:r>
      <w:r w:rsidR="0052053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㊞</w:t>
      </w:r>
    </w:p>
    <w:p w14:paraId="0B68C994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E09F3CE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EDAF2C9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0A0F7C3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A4DDFAA" w14:textId="77777777" w:rsidR="00150BD1" w:rsidRPr="00AE65FD" w:rsidRDefault="00150BD1" w:rsidP="00150BD1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記</w:t>
      </w:r>
    </w:p>
    <w:p w14:paraId="388A3ED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１　調達案件名称及び数量</w:t>
      </w:r>
    </w:p>
    <w:p w14:paraId="4DD68BB1" w14:textId="148158C6" w:rsidR="007470CE" w:rsidRPr="007470CE" w:rsidRDefault="00150BD1" w:rsidP="007470CE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 w:val="21"/>
          <w:szCs w:val="21"/>
        </w:rPr>
        <w:instrText>MERGEFIELD 案件名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separate"/>
      </w:r>
      <w:r w:rsidR="000F6691" w:rsidRPr="005D6A16">
        <w:rPr>
          <w:rFonts w:ascii="BIZ UD明朝 Medium" w:eastAsia="BIZ UD明朝 Medium" w:hAnsi="ＭＳ 明朝"/>
          <w:noProof/>
          <w:spacing w:val="16"/>
          <w:sz w:val="21"/>
          <w:szCs w:val="21"/>
        </w:rPr>
        <w:t>ブラストチラー＆ショックフリーザー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end"/>
      </w:r>
      <w:r w:rsidR="000F2E0D">
        <w:rPr>
          <w:rFonts w:ascii="BIZ UD明朝 Medium" w:eastAsia="BIZ UD明朝 Medium" w:hAnsi="BIZ UD明朝 Medium" w:hint="eastAsia"/>
          <w:kern w:val="0"/>
        </w:rPr>
        <w:t xml:space="preserve">　</w:t>
      </w:r>
      <w:r w:rsidR="000F6691">
        <w:rPr>
          <w:rFonts w:ascii="BIZ UD明朝 Medium" w:eastAsia="BIZ UD明朝 Medium" w:hAnsi="BIZ UD明朝 Medium"/>
          <w:kern w:val="0"/>
        </w:rPr>
        <w:fldChar w:fldCharType="begin"/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/>
          <w:kern w:val="0"/>
        </w:rPr>
        <w:fldChar w:fldCharType="separate"/>
      </w:r>
      <w:r w:rsidR="000F6691" w:rsidRPr="005D6A16">
        <w:rPr>
          <w:rFonts w:ascii="BIZ UD明朝 Medium" w:eastAsia="BIZ UD明朝 Medium" w:hAnsi="BIZ UD明朝 Medium"/>
          <w:noProof/>
          <w:kern w:val="0"/>
        </w:rPr>
        <w:t>１式</w:t>
      </w:r>
      <w:r w:rsidR="000F6691">
        <w:rPr>
          <w:rFonts w:ascii="BIZ UD明朝 Medium" w:eastAsia="BIZ UD明朝 Medium" w:hAnsi="BIZ UD明朝 Medium"/>
          <w:kern w:val="0"/>
        </w:rPr>
        <w:fldChar w:fldCharType="end"/>
      </w:r>
    </w:p>
    <w:p w14:paraId="685760A9" w14:textId="77777777" w:rsidR="00150BD1" w:rsidRPr="00F85E70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7B24244F" w14:textId="77777777" w:rsidR="00397D28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２　公告年月日</w:t>
      </w:r>
    </w:p>
    <w:p w14:paraId="3491E0A3" w14:textId="689FDA03" w:rsidR="00150BD1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Cs w:val="22"/>
        </w:rPr>
        <w:instrText>MERGEFIELD 入札公告</w:instrText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0F6691" w:rsidRPr="005D6A16">
        <w:rPr>
          <w:rFonts w:ascii="BIZ UD明朝 Medium" w:eastAsia="BIZ UD明朝 Medium" w:hAnsi="ＭＳ 明朝"/>
          <w:noProof/>
          <w:spacing w:val="16"/>
          <w:szCs w:val="22"/>
        </w:rPr>
        <w:t>令和８年５月７日（木）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B63A375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8829BF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３　</w:t>
      </w:r>
      <w:r w:rsidR="007F33C5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請求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金額</w:t>
      </w:r>
    </w:p>
    <w:p w14:paraId="65A6321D" w14:textId="77777777" w:rsidR="007F33C5" w:rsidRPr="00AE65FD" w:rsidRDefault="007F33C5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33DD6524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  <w:u w:val="single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4F7DF16A" w14:textId="77777777" w:rsidR="00520537" w:rsidRPr="00AE65FD" w:rsidRDefault="00520537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（参考として、</w:t>
      </w:r>
      <w:r w:rsidR="00FE367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払込</w:t>
      </w:r>
      <w:r w:rsidRPr="00AE65FD">
        <w:rPr>
          <w:rFonts w:ascii="BIZ UD明朝 Medium" w:eastAsia="BIZ UD明朝 Medium" w:hAnsi="ＭＳ 明朝" w:cs="ＭＳ ゴシック" w:hint="eastAsia"/>
          <w:color w:val="000000" w:themeColor="text1"/>
          <w:szCs w:val="22"/>
        </w:rPr>
        <w:t>書兼領収書の写しを添付します。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）</w:t>
      </w:r>
    </w:p>
    <w:p w14:paraId="2DA35975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6EABB132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AE65FD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:rsidRPr="00AE65FD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  <w:tr w:rsidR="00520537" w:rsidRPr="00AE65FD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AE65FD" w:rsidRDefault="007F33C5" w:rsidP="00150BD1">
            <w:pPr>
              <w:rPr>
                <w:rFonts w:ascii="BIZ UD明朝 Medium" w:eastAsia="BIZ UD明朝 Medium" w:hAnsi="ＭＳ 明朝"/>
                <w:sz w:val="16"/>
                <w:szCs w:val="16"/>
              </w:rPr>
            </w:pPr>
            <w:r w:rsidRPr="00AE65FD">
              <w:rPr>
                <w:rFonts w:ascii="BIZ UD明朝 Medium" w:eastAsia="BIZ UD明朝 Medium" w:hAnsi="ＭＳ 明朝" w:hint="eastAsia"/>
                <w:sz w:val="16"/>
                <w:szCs w:val="16"/>
              </w:rPr>
              <w:t>※いずれかに〇を付す。</w:t>
            </w:r>
          </w:p>
        </w:tc>
      </w:tr>
      <w:tr w:rsidR="00520537" w:rsidRPr="00AE65FD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</w:tbl>
    <w:p w14:paraId="36BEC351" w14:textId="77777777" w:rsidR="00520537" w:rsidRPr="00AE65FD" w:rsidRDefault="00520537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4F57C428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【連絡先】　（担当者所属）</w:t>
      </w:r>
    </w:p>
    <w:p w14:paraId="750D022D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（担当者氏名）</w:t>
      </w:r>
    </w:p>
    <w:p w14:paraId="0F197BC6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</w:t>
      </w:r>
      <w:r w:rsidR="007F33C5"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z w:val="21"/>
          <w:szCs w:val="21"/>
        </w:rPr>
        <w:t>（電話番号）</w:t>
      </w:r>
    </w:p>
    <w:p w14:paraId="5FAE257B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（ＦＡＸ番号）</w:t>
      </w:r>
    </w:p>
    <w:sectPr w:rsidR="00150BD1" w:rsidRPr="00AE65FD" w:rsidSect="00A4512D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FF5B" w14:textId="77777777" w:rsidR="00CC0444" w:rsidRPr="00C659F4" w:rsidRDefault="00232C28">
    <w:pPr>
      <w:pStyle w:val="a4"/>
      <w:jc w:val="center"/>
      <w:rPr>
        <w:sz w:val="21"/>
        <w:szCs w:val="21"/>
      </w:rPr>
    </w:pPr>
    <w:r w:rsidRPr="00C659F4">
      <w:rPr>
        <w:rFonts w:hint="eastAsia"/>
        <w:sz w:val="21"/>
        <w:szCs w:val="21"/>
      </w:rPr>
      <w:t>様式-</w:t>
    </w:r>
    <w:r w:rsidR="00A4512D">
      <w:rPr>
        <w:rFonts w:hint="eastAsia"/>
        <w:sz w:val="21"/>
        <w:szCs w:val="21"/>
      </w:rPr>
      <w:t>6</w:t>
    </w:r>
    <w:sdt>
      <w:sdtPr>
        <w:rPr>
          <w:sz w:val="21"/>
          <w:szCs w:val="21"/>
        </w:rPr>
        <w:id w:val="307520400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1 ブラストチラー＆ショックフリーザー（栄養部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2"/>
    <w:viewMergedData/>
    <w:odso>
      <w:udl w:val="Provider=Microsoft.ACE.OLEDB.12.0;User ID=Admin;Data Source=\\10.96.3.194\youdo\03 建設改良費\01 資産購入費\03 資産購入費【器械備品】\R08年度\11 ブラストチラー＆ショックフリーザー（栄養部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3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167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279F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2E0D"/>
    <w:rsid w:val="000F43F4"/>
    <w:rsid w:val="000F47D4"/>
    <w:rsid w:val="000F6691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76818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5720"/>
    <w:rsid w:val="002C7FB5"/>
    <w:rsid w:val="002D0601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5EF"/>
    <w:rsid w:val="0034397B"/>
    <w:rsid w:val="00344F17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4FCE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BA1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6165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0898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274B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3275"/>
    <w:rsid w:val="0073443D"/>
    <w:rsid w:val="00736E0C"/>
    <w:rsid w:val="007371FE"/>
    <w:rsid w:val="007418EB"/>
    <w:rsid w:val="00742FCB"/>
    <w:rsid w:val="00745D8E"/>
    <w:rsid w:val="00746008"/>
    <w:rsid w:val="007470CE"/>
    <w:rsid w:val="00752497"/>
    <w:rsid w:val="00753938"/>
    <w:rsid w:val="00762E8D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57DB5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1295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19B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4ED6"/>
    <w:rsid w:val="009A5180"/>
    <w:rsid w:val="009A7A21"/>
    <w:rsid w:val="009A7C04"/>
    <w:rsid w:val="009B1EF8"/>
    <w:rsid w:val="009B40ED"/>
    <w:rsid w:val="009B5985"/>
    <w:rsid w:val="009B6D4C"/>
    <w:rsid w:val="009B7772"/>
    <w:rsid w:val="009C0AFA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512D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06FF0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7623B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623E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16F6"/>
    <w:rsid w:val="00F3451A"/>
    <w:rsid w:val="00F366EB"/>
    <w:rsid w:val="00F40E54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85E7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5DFB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1%20&#12502;&#12521;&#12473;&#12488;&#12481;&#12521;&#12540;&#65286;&#12471;&#12519;&#12483;&#12463;&#12501;&#12522;&#12540;&#12470;&#12540;&#65288;&#26628;&#39178;&#37096;&#65289;\02.&#22519;&#34892;&#20282;\&#20844;&#21578;&#12487;&#12540;&#12479;.xlsx" TargetMode="External"/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1%20&#12502;&#12521;&#12473;&#12488;&#12481;&#12521;&#12540;&#65286;&#12471;&#12519;&#12483;&#12463;&#12501;&#12522;&#12540;&#12470;&#12540;&#65288;&#26628;&#39178;&#37096;&#65289;\02.&#22519;&#34892;&#20282;\&#20844;&#21578;&#12487;&#12540;&#12479;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88</TotalTime>
  <Pages>1</Pages>
  <Words>265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村松 竜平</cp:lastModifiedBy>
  <cp:revision>63</cp:revision>
  <cp:lastPrinted>2025-11-10T09:18:00Z</cp:lastPrinted>
  <dcterms:created xsi:type="dcterms:W3CDTF">2020-01-22T03:01:00Z</dcterms:created>
  <dcterms:modified xsi:type="dcterms:W3CDTF">2026-04-09T01:42:00Z</dcterms:modified>
</cp:coreProperties>
</file>